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8144E1">
        <w:rPr>
          <w:sz w:val="20"/>
          <w:szCs w:val="20"/>
        </w:rPr>
        <w:t>1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8144E1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05</w:t>
      </w:r>
      <w:r w:rsidR="00C65554" w:rsidRPr="00EC3C87">
        <w:rPr>
          <w:sz w:val="20"/>
          <w:szCs w:val="20"/>
          <w:u w:val="single"/>
        </w:rPr>
        <w:t>.</w:t>
      </w:r>
      <w:r w:rsidR="00B538C2">
        <w:rPr>
          <w:sz w:val="20"/>
          <w:szCs w:val="20"/>
          <w:u w:val="single"/>
        </w:rPr>
        <w:t>7</w:t>
      </w:r>
      <w:r w:rsidR="00C65554" w:rsidRPr="00EC3C87">
        <w:rPr>
          <w:sz w:val="20"/>
          <w:szCs w:val="20"/>
          <w:u w:val="single"/>
        </w:rPr>
        <w:t>.</w:t>
      </w:r>
      <w:r w:rsidR="00DB165B">
        <w:rPr>
          <w:sz w:val="20"/>
          <w:szCs w:val="20"/>
          <w:u w:val="single"/>
        </w:rPr>
        <w:t>2</w:t>
      </w:r>
      <w:r>
        <w:rPr>
          <w:sz w:val="20"/>
          <w:szCs w:val="20"/>
          <w:u w:val="single"/>
        </w:rPr>
        <w:t>1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8144E1">
        <w:rPr>
          <w:sz w:val="20"/>
          <w:szCs w:val="20"/>
        </w:rPr>
        <w:t xml:space="preserve">1 </w:t>
      </w:r>
      <w:r w:rsidR="00DC4683">
        <w:rPr>
          <w:sz w:val="20"/>
          <w:szCs w:val="20"/>
        </w:rPr>
        <w:t>1</w:t>
      </w:r>
      <w:r w:rsidR="008144E1">
        <w:rPr>
          <w:sz w:val="20"/>
          <w:szCs w:val="20"/>
        </w:rPr>
        <w:t>1</w:t>
      </w:r>
      <w:r w:rsidR="00DC4683">
        <w:rPr>
          <w:sz w:val="20"/>
          <w:szCs w:val="20"/>
        </w:rPr>
        <w:t xml:space="preserve"> </w:t>
      </w:r>
      <w:r w:rsidR="00B538C2">
        <w:rPr>
          <w:sz w:val="20"/>
          <w:szCs w:val="20"/>
        </w:rPr>
        <w:t>World</w:t>
      </w:r>
      <w:r w:rsidR="008144E1">
        <w:rPr>
          <w:sz w:val="20"/>
          <w:szCs w:val="20"/>
        </w:rPr>
        <w:t xml:space="preserve"> </w:t>
      </w:r>
      <w:r w:rsidR="00C94D45">
        <w:rPr>
          <w:sz w:val="20"/>
          <w:szCs w:val="20"/>
        </w:rPr>
        <w:t xml:space="preserve">Literature </w:t>
      </w:r>
      <w:r w:rsidR="00B538C2">
        <w:rPr>
          <w:sz w:val="20"/>
          <w:szCs w:val="20"/>
        </w:rPr>
        <w:t>I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8144E1">
        <w:rPr>
          <w:sz w:val="20"/>
          <w:szCs w:val="20"/>
        </w:rPr>
        <w:t>Spring</w:t>
      </w:r>
      <w:r w:rsidR="00C65554" w:rsidRPr="00EC3C87">
        <w:rPr>
          <w:sz w:val="20"/>
          <w:szCs w:val="20"/>
        </w:rPr>
        <w:t xml:space="preserve"> 20</w:t>
      </w:r>
      <w:r w:rsidR="00B538C2">
        <w:rPr>
          <w:sz w:val="20"/>
          <w:szCs w:val="20"/>
        </w:rPr>
        <w:t>19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8"/>
        <w:gridCol w:w="2231"/>
        <w:gridCol w:w="1644"/>
        <w:gridCol w:w="1161"/>
        <w:gridCol w:w="1343"/>
        <w:gridCol w:w="1319"/>
        <w:gridCol w:w="1296"/>
        <w:gridCol w:w="1161"/>
        <w:gridCol w:w="1227"/>
      </w:tblGrid>
      <w:tr w:rsidR="008144E1" w:rsidRPr="003F70A0" w:rsidTr="008144E1">
        <w:tc>
          <w:tcPr>
            <w:tcW w:w="1682" w:type="dxa"/>
            <w:shd w:val="clear" w:color="auto" w:fill="7030A0"/>
          </w:tcPr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8144E1" w:rsidRPr="00EC3C87" w:rsidTr="008144E1">
        <w:tc>
          <w:tcPr>
            <w:tcW w:w="1682" w:type="dxa"/>
            <w:tcBorders>
              <w:bottom w:val="single" w:sz="4" w:space="0" w:color="auto"/>
            </w:tcBorders>
          </w:tcPr>
          <w:p w:rsidR="007A6E0E" w:rsidRDefault="002E1641" w:rsidP="008144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Using Appropriate Patterns of Organizing and Development </w:t>
            </w:r>
          </w:p>
          <w:p w:rsidR="00E96849" w:rsidRDefault="00E96849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7A6E0E" w:rsidRPr="00EC3C87" w:rsidRDefault="007A6E0E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2E1641">
              <w:rPr>
                <w:sz w:val="20"/>
                <w:szCs w:val="20"/>
              </w:rPr>
              <w:t>A</w:t>
            </w:r>
            <w:r w:rsidR="008D292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2E1641" w:rsidRPr="002E1641" w:rsidRDefault="002E1641" w:rsidP="002E1641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>expected to use appropriate patterns of organization and development in their writing</w:t>
            </w:r>
          </w:p>
          <w:p w:rsidR="002E1641" w:rsidRPr="002E1641" w:rsidRDefault="002E1641" w:rsidP="002E1641">
            <w:pPr>
              <w:spacing w:after="200" w:line="276" w:lineRule="auto"/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324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>using compare/contrast, problem-method solutions, cause and effect, more important to less important, chronological order, general to specific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B538C2" w:rsidP="00DC46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C4683">
              <w:rPr>
                <w:sz w:val="20"/>
                <w:szCs w:val="20"/>
              </w:rPr>
              <w:t>2</w:t>
            </w:r>
            <w:r w:rsidR="00B8637B">
              <w:rPr>
                <w:sz w:val="20"/>
                <w:szCs w:val="20"/>
              </w:rPr>
              <w:t xml:space="preserve"> out</w:t>
            </w:r>
            <w:r w:rsidR="005B3D32">
              <w:rPr>
                <w:sz w:val="20"/>
                <w:szCs w:val="20"/>
              </w:rPr>
              <w:t xml:space="preserve"> of </w:t>
            </w:r>
            <w:r>
              <w:rPr>
                <w:sz w:val="20"/>
                <w:szCs w:val="20"/>
              </w:rPr>
              <w:t>3</w:t>
            </w:r>
            <w:r w:rsidR="00DC4683">
              <w:rPr>
                <w:sz w:val="20"/>
                <w:szCs w:val="20"/>
              </w:rPr>
              <w:t>4</w:t>
            </w:r>
            <w:r w:rsidR="008C5CFA">
              <w:rPr>
                <w:sz w:val="20"/>
                <w:szCs w:val="20"/>
              </w:rPr>
              <w:t xml:space="preserve"> </w:t>
            </w:r>
            <w:r w:rsidR="00DB165B">
              <w:rPr>
                <w:sz w:val="20"/>
                <w:szCs w:val="20"/>
              </w:rPr>
              <w:t xml:space="preserve">Students were able to use the appropriate patterns or organizing information in writing their </w:t>
            </w:r>
            <w:r w:rsidR="008144E1">
              <w:rPr>
                <w:sz w:val="20"/>
                <w:szCs w:val="20"/>
              </w:rPr>
              <w:t xml:space="preserve">Essays and </w:t>
            </w:r>
            <w:r w:rsidR="00DB165B">
              <w:rPr>
                <w:sz w:val="20"/>
                <w:szCs w:val="20"/>
              </w:rPr>
              <w:t>Research Papers</w:t>
            </w:r>
            <w:r w:rsidR="0020488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B538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8144E1">
              <w:rPr>
                <w:sz w:val="20"/>
                <w:szCs w:val="20"/>
              </w:rPr>
              <w:t>Spring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B538C2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 xml:space="preserve"> via </w:t>
            </w:r>
            <w:r w:rsidR="008144E1">
              <w:rPr>
                <w:sz w:val="20"/>
                <w:szCs w:val="20"/>
              </w:rPr>
              <w:t xml:space="preserve">Essays , </w:t>
            </w:r>
            <w:r w:rsidR="005A1809">
              <w:rPr>
                <w:sz w:val="20"/>
                <w:szCs w:val="20"/>
              </w:rPr>
              <w:t>Research</w:t>
            </w:r>
            <w:r w:rsidR="008144E1">
              <w:rPr>
                <w:sz w:val="20"/>
                <w:szCs w:val="20"/>
              </w:rPr>
              <w:t xml:space="preserve"> Papers </w:t>
            </w:r>
            <w:r w:rsidR="00DB165B">
              <w:rPr>
                <w:sz w:val="20"/>
                <w:szCs w:val="20"/>
              </w:rPr>
              <w:t>,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="008144E1">
              <w:rPr>
                <w:sz w:val="20"/>
                <w:szCs w:val="20"/>
              </w:rPr>
              <w:t>Mid-Term and Final Exam</w:t>
            </w:r>
            <w:r w:rsidR="005A1809">
              <w:rPr>
                <w:sz w:val="20"/>
                <w:szCs w:val="20"/>
              </w:rPr>
              <w:t xml:space="preserve"> with rubric</w:t>
            </w:r>
            <w:r w:rsidR="002F498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F434BE" w:rsidP="008144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FB69C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5A1809">
              <w:rPr>
                <w:sz w:val="20"/>
                <w:szCs w:val="20"/>
              </w:rPr>
              <w:t xml:space="preserve">achieve a </w:t>
            </w:r>
            <w:r w:rsidR="0087404F">
              <w:rPr>
                <w:sz w:val="20"/>
                <w:szCs w:val="20"/>
              </w:rPr>
              <w:t xml:space="preserve">score </w:t>
            </w:r>
            <w:r w:rsidR="005A1809">
              <w:rPr>
                <w:sz w:val="20"/>
                <w:szCs w:val="20"/>
              </w:rPr>
              <w:t>of</w:t>
            </w:r>
            <w:r w:rsidR="008144E1">
              <w:rPr>
                <w:sz w:val="20"/>
                <w:szCs w:val="20"/>
              </w:rPr>
              <w:t xml:space="preserve"> 70%</w:t>
            </w:r>
            <w:r w:rsidR="005A1809">
              <w:rPr>
                <w:sz w:val="20"/>
                <w:szCs w:val="20"/>
              </w:rPr>
              <w:t xml:space="preserve"> </w:t>
            </w:r>
            <w:r w:rsidR="0087404F">
              <w:rPr>
                <w:sz w:val="20"/>
                <w:szCs w:val="20"/>
              </w:rPr>
              <w:t xml:space="preserve"> or higher on </w:t>
            </w:r>
            <w:r w:rsidR="008144E1">
              <w:rPr>
                <w:sz w:val="20"/>
                <w:szCs w:val="20"/>
              </w:rPr>
              <w:t>Essays, R</w:t>
            </w:r>
            <w:r w:rsidR="005A1809">
              <w:rPr>
                <w:sz w:val="20"/>
                <w:szCs w:val="20"/>
              </w:rPr>
              <w:t xml:space="preserve">esearch </w:t>
            </w:r>
            <w:r w:rsidR="008144E1">
              <w:rPr>
                <w:sz w:val="20"/>
                <w:szCs w:val="20"/>
              </w:rPr>
              <w:t>, Mid-Term and Final Exam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Default="00FF60CB" w:rsidP="005215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proofErr w:type="gramStart"/>
            <w:r w:rsidR="008144E1">
              <w:rPr>
                <w:sz w:val="20"/>
                <w:szCs w:val="20"/>
              </w:rPr>
              <w:t xml:space="preserve">Spring </w:t>
            </w:r>
            <w:r>
              <w:rPr>
                <w:sz w:val="20"/>
                <w:szCs w:val="20"/>
              </w:rPr>
              <w:t xml:space="preserve"> 20</w:t>
            </w:r>
            <w:r w:rsidR="00B538C2">
              <w:rPr>
                <w:sz w:val="20"/>
                <w:szCs w:val="20"/>
              </w:rPr>
              <w:t>19</w:t>
            </w:r>
            <w:proofErr w:type="gramEnd"/>
            <w:r w:rsidR="00410E9A">
              <w:rPr>
                <w:sz w:val="20"/>
                <w:szCs w:val="20"/>
              </w:rPr>
              <w:t>,</w:t>
            </w:r>
            <w:r w:rsidR="00B13446">
              <w:rPr>
                <w:sz w:val="20"/>
                <w:szCs w:val="20"/>
              </w:rPr>
              <w:t xml:space="preserve"> </w:t>
            </w:r>
            <w:r w:rsidR="00DC4683">
              <w:rPr>
                <w:sz w:val="20"/>
                <w:szCs w:val="20"/>
              </w:rPr>
              <w:t>7</w:t>
            </w:r>
            <w:r w:rsidR="005D2934">
              <w:rPr>
                <w:sz w:val="20"/>
                <w:szCs w:val="20"/>
              </w:rPr>
              <w:t xml:space="preserve">5%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87404F">
              <w:rPr>
                <w:sz w:val="20"/>
                <w:szCs w:val="20"/>
              </w:rPr>
              <w:t xml:space="preserve">scored </w:t>
            </w:r>
            <w:r w:rsidR="008144E1">
              <w:rPr>
                <w:sz w:val="20"/>
                <w:szCs w:val="20"/>
              </w:rPr>
              <w:t>70%</w:t>
            </w:r>
            <w:r w:rsidR="0087404F">
              <w:rPr>
                <w:sz w:val="20"/>
                <w:szCs w:val="20"/>
              </w:rPr>
              <w:t xml:space="preserve"> or higher on </w:t>
            </w:r>
            <w:r w:rsidR="008144E1">
              <w:rPr>
                <w:sz w:val="20"/>
                <w:szCs w:val="20"/>
              </w:rPr>
              <w:t>Essays, R</w:t>
            </w:r>
            <w:r w:rsidR="005D2934">
              <w:rPr>
                <w:sz w:val="20"/>
                <w:szCs w:val="20"/>
              </w:rPr>
              <w:t>esearch</w:t>
            </w:r>
            <w:r w:rsidR="008144E1">
              <w:rPr>
                <w:sz w:val="20"/>
                <w:szCs w:val="20"/>
              </w:rPr>
              <w:t xml:space="preserve"> Papers</w:t>
            </w:r>
            <w:r w:rsidR="00DB165B">
              <w:rPr>
                <w:sz w:val="20"/>
                <w:szCs w:val="20"/>
              </w:rPr>
              <w:t>,</w:t>
            </w:r>
            <w:r w:rsidR="005D2934">
              <w:rPr>
                <w:sz w:val="20"/>
                <w:szCs w:val="20"/>
              </w:rPr>
              <w:t xml:space="preserve"> </w:t>
            </w:r>
            <w:r w:rsidR="008144E1">
              <w:rPr>
                <w:sz w:val="20"/>
                <w:szCs w:val="20"/>
              </w:rPr>
              <w:t>Mid-Term and Final Exam</w:t>
            </w:r>
          </w:p>
          <w:p w:rsidR="00521555" w:rsidRDefault="00521555" w:rsidP="00521555">
            <w:pPr>
              <w:rPr>
                <w:sz w:val="20"/>
                <w:szCs w:val="20"/>
              </w:rPr>
            </w:pPr>
          </w:p>
          <w:p w:rsidR="009B54DB" w:rsidRPr="00EC3C87" w:rsidRDefault="009B54DB" w:rsidP="002F4989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DC46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DC4683">
              <w:rPr>
                <w:sz w:val="20"/>
                <w:szCs w:val="20"/>
              </w:rPr>
              <w:t>7</w:t>
            </w:r>
            <w:r w:rsidR="005D2934">
              <w:rPr>
                <w:sz w:val="20"/>
                <w:szCs w:val="20"/>
              </w:rPr>
              <w:t xml:space="preserve">5% of </w:t>
            </w:r>
            <w:r>
              <w:rPr>
                <w:sz w:val="20"/>
                <w:szCs w:val="20"/>
              </w:rPr>
              <w:t xml:space="preserve"> the 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FB69C2">
              <w:rPr>
                <w:sz w:val="20"/>
                <w:szCs w:val="20"/>
              </w:rPr>
              <w:t>70</w:t>
            </w:r>
            <w:r w:rsidR="005D2934">
              <w:rPr>
                <w:sz w:val="20"/>
                <w:szCs w:val="20"/>
              </w:rPr>
              <w:t xml:space="preserve">% score  or higher </w:t>
            </w:r>
            <w:r w:rsidR="00DB165B">
              <w:rPr>
                <w:sz w:val="20"/>
                <w:szCs w:val="20"/>
              </w:rPr>
              <w:t>in using the appropriate patterns of organizing information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DC46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</w:t>
            </w:r>
            <w:r w:rsidR="008144E1">
              <w:rPr>
                <w:sz w:val="20"/>
                <w:szCs w:val="20"/>
              </w:rPr>
              <w:t xml:space="preserve">the </w:t>
            </w:r>
            <w:r w:rsidR="00DC4683">
              <w:rPr>
                <w:sz w:val="20"/>
                <w:szCs w:val="20"/>
              </w:rPr>
              <w:t>average</w:t>
            </w:r>
            <w:r>
              <w:rPr>
                <w:sz w:val="20"/>
                <w:szCs w:val="20"/>
              </w:rPr>
              <w:t xml:space="preserve"> performance </w:t>
            </w:r>
            <w:r w:rsidR="00410E9A">
              <w:rPr>
                <w:sz w:val="20"/>
                <w:szCs w:val="20"/>
              </w:rPr>
              <w:t xml:space="preserve">this </w:t>
            </w:r>
            <w:r>
              <w:rPr>
                <w:sz w:val="20"/>
                <w:szCs w:val="20"/>
              </w:rPr>
              <w:t xml:space="preserve"> cycle,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</w:t>
            </w:r>
            <w:r w:rsidR="00DC4683">
              <w:rPr>
                <w:sz w:val="20"/>
                <w:szCs w:val="20"/>
              </w:rPr>
              <w:t>remain</w:t>
            </w:r>
            <w:r w:rsidR="00B538C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="00FB69C2">
              <w:rPr>
                <w:sz w:val="20"/>
                <w:szCs w:val="20"/>
              </w:rPr>
              <w:t>7</w:t>
            </w:r>
            <w:r w:rsidR="00DC4683">
              <w:rPr>
                <w:sz w:val="20"/>
                <w:szCs w:val="20"/>
              </w:rPr>
              <w:t>0</w:t>
            </w:r>
            <w:bookmarkStart w:id="0" w:name="_GoBack"/>
            <w:bookmarkEnd w:id="0"/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of students </w:t>
            </w:r>
            <w:r w:rsidR="00DB165B">
              <w:rPr>
                <w:sz w:val="20"/>
                <w:szCs w:val="20"/>
              </w:rPr>
              <w:t xml:space="preserve"> using the appropriate patterns in organizing information</w:t>
            </w:r>
            <w:r w:rsidR="00D06F73">
              <w:rPr>
                <w:sz w:val="20"/>
                <w:szCs w:val="20"/>
              </w:rPr>
              <w:t xml:space="preserve"> </w:t>
            </w:r>
          </w:p>
        </w:tc>
      </w:tr>
      <w:tr w:rsidR="008144E1" w:rsidRPr="00EC3C87" w:rsidTr="008144E1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8144E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C4156"/>
    <w:rsid w:val="000E257A"/>
    <w:rsid w:val="000F3F14"/>
    <w:rsid w:val="001264DB"/>
    <w:rsid w:val="00166953"/>
    <w:rsid w:val="00176B0F"/>
    <w:rsid w:val="00183A82"/>
    <w:rsid w:val="00187DFA"/>
    <w:rsid w:val="0019624D"/>
    <w:rsid w:val="001B604C"/>
    <w:rsid w:val="001D1868"/>
    <w:rsid w:val="0020488B"/>
    <w:rsid w:val="002120B2"/>
    <w:rsid w:val="00232138"/>
    <w:rsid w:val="002436B9"/>
    <w:rsid w:val="002578B4"/>
    <w:rsid w:val="0028448C"/>
    <w:rsid w:val="002D7417"/>
    <w:rsid w:val="002E1641"/>
    <w:rsid w:val="002F4989"/>
    <w:rsid w:val="0032412A"/>
    <w:rsid w:val="00354319"/>
    <w:rsid w:val="0036621A"/>
    <w:rsid w:val="0038321F"/>
    <w:rsid w:val="003E24C6"/>
    <w:rsid w:val="003E3C9C"/>
    <w:rsid w:val="003E5387"/>
    <w:rsid w:val="00410E9A"/>
    <w:rsid w:val="00446B5D"/>
    <w:rsid w:val="00455FF6"/>
    <w:rsid w:val="00466503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510B5"/>
    <w:rsid w:val="00682298"/>
    <w:rsid w:val="006B79F3"/>
    <w:rsid w:val="006C729A"/>
    <w:rsid w:val="007115A8"/>
    <w:rsid w:val="007A6E0E"/>
    <w:rsid w:val="007B7199"/>
    <w:rsid w:val="007D490A"/>
    <w:rsid w:val="008144E1"/>
    <w:rsid w:val="0087404F"/>
    <w:rsid w:val="00894C6D"/>
    <w:rsid w:val="008A2C22"/>
    <w:rsid w:val="008C5CFA"/>
    <w:rsid w:val="008D292D"/>
    <w:rsid w:val="008E05FC"/>
    <w:rsid w:val="00944D97"/>
    <w:rsid w:val="009B27EF"/>
    <w:rsid w:val="009B54DB"/>
    <w:rsid w:val="00A23226"/>
    <w:rsid w:val="00A8154A"/>
    <w:rsid w:val="00AA2D55"/>
    <w:rsid w:val="00AD5087"/>
    <w:rsid w:val="00B13446"/>
    <w:rsid w:val="00B42B13"/>
    <w:rsid w:val="00B46D17"/>
    <w:rsid w:val="00B538C2"/>
    <w:rsid w:val="00B8637B"/>
    <w:rsid w:val="00C33516"/>
    <w:rsid w:val="00C36EEE"/>
    <w:rsid w:val="00C46EEC"/>
    <w:rsid w:val="00C65554"/>
    <w:rsid w:val="00C854A6"/>
    <w:rsid w:val="00C94D45"/>
    <w:rsid w:val="00CA642F"/>
    <w:rsid w:val="00CD11C0"/>
    <w:rsid w:val="00D0018C"/>
    <w:rsid w:val="00D02C22"/>
    <w:rsid w:val="00D06F73"/>
    <w:rsid w:val="00D27719"/>
    <w:rsid w:val="00D323FD"/>
    <w:rsid w:val="00D426F6"/>
    <w:rsid w:val="00D433AE"/>
    <w:rsid w:val="00D6301D"/>
    <w:rsid w:val="00DB165B"/>
    <w:rsid w:val="00DB29D5"/>
    <w:rsid w:val="00DC4683"/>
    <w:rsid w:val="00E118ED"/>
    <w:rsid w:val="00E361C3"/>
    <w:rsid w:val="00E64419"/>
    <w:rsid w:val="00E75AA2"/>
    <w:rsid w:val="00E929F5"/>
    <w:rsid w:val="00E96849"/>
    <w:rsid w:val="00EE64E3"/>
    <w:rsid w:val="00EF1431"/>
    <w:rsid w:val="00F434BE"/>
    <w:rsid w:val="00FA36DE"/>
    <w:rsid w:val="00FB69C2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2F31FF"/>
  <w15:docId w15:val="{49783F50-BA11-483A-8992-BC703B81B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33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5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72346565</Template>
  <TotalTime>0</TotalTime>
  <Pages>2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2016-05-12T17:06:00Z</cp:lastPrinted>
  <dcterms:created xsi:type="dcterms:W3CDTF">2021-05-07T15:16:00Z</dcterms:created>
  <dcterms:modified xsi:type="dcterms:W3CDTF">2021-05-07T15:16:00Z</dcterms:modified>
</cp:coreProperties>
</file>